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D0C6D">
            <w:r>
              <w:t>Rektörlük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/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060E26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F80947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F80947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060E26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762A55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Pr="00762A55" w:rsidRDefault="00E53450" w:rsidP="000770A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FF0D0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F0D0C">
              <w:rPr>
                <w:rFonts w:ascii="Calibri" w:hAnsi="Calibri" w:cs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762A55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E7AD4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   X</w:t>
            </w:r>
          </w:p>
          <w:p w:rsidR="00A80DFE" w:rsidRPr="000770A6" w:rsidRDefault="00CE7AD4" w:rsidP="00CE7AD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7E5FEDE" wp14:editId="7D6F830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732278576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09060" id="Rectangle 203" o:spid="_x0000_s1026" style="position:absolute;margin-left:24.15pt;margin-top:4.05pt;width:6.9pt;height: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9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0D7C3" id="Rectangle 203" o:spid="_x0000_s1026" style="position:absolute;margin-left:24.15pt;margin-top:4.05pt;width:6.9pt;height: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17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FCB55" id="Rectangle 205" o:spid="_x0000_s1026" style="position:absolute;margin-left:24.15pt;margin-top:4.05pt;width:6.9pt;height: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F0D9C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0" b="0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D4FD8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DFJJxW2wAAAAYBAAAPAAAAZHJzL2Rvd25y&#10;ZXYueG1sTI7BToQwFEX3Jv5D80zcOS1oiCBlYjRj4nKG2bh70Ceg9JXQMoN+vXWly5t7c+4pt6sd&#10;xYlmPzjWkGwUCOLWmYE7Dcd6d3MPwgdkg6Nj0vBFHrbV5UWJhXFn3tPpEDoRIewL1NCHMBVS+rYn&#10;i37jJuLYvbvZYohx7qSZ8RzhdpSpUpm0OHB86HGip57az8NiNTRDesTvff2ibL67Da9r/bG8PWt9&#10;fbU+PoAItIa/MfzqR3WoolPjFjZejBru8iQuNWQZiFhnaQ6i0ZCqBGRVyv/61Q8A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xSScVt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0" b="0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28AFD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0" b="0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03FA9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</w:t>
            </w:r>
            <w:r w:rsidR="00762A5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:rsidR="00A80DFE" w:rsidRPr="000770A6" w:rsidRDefault="007964E7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EAEEF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0" b="0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3520E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"/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Pr="00CB42A8" w:rsidRDefault="00BC64F5" w:rsidP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 xml:space="preserve">Dersin Adı: </w:t>
            </w:r>
            <w:r w:rsidRPr="00CB42A8">
              <w:rPr>
                <w:rFonts w:ascii="Times New Roman" w:hAnsi="Times New Roman"/>
                <w:i/>
                <w:sz w:val="14"/>
              </w:rPr>
              <w:t>Ders hangi dilde açılacaksa o dilde yazılmalı</w:t>
            </w:r>
            <w:r w:rsidRPr="00CB42A8">
              <w:rPr>
                <w:rFonts w:ascii="Times New Roman" w:hAnsi="Times New Roman"/>
              </w:rPr>
              <w:t>. E</w:t>
            </w:r>
            <w:r w:rsidRPr="00CB42A8">
              <w:rPr>
                <w:rFonts w:ascii="Times New Roman" w:hAnsi="Times New Roman"/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752B06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CB42A8" w:rsidRDefault="00752B06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Pr="00037C38" w:rsidRDefault="00037C38">
            <w:pPr>
              <w:rPr>
                <w:rFonts w:ascii="Times New Roman" w:hAnsi="Times New Roman"/>
                <w:sz w:val="22"/>
                <w:szCs w:val="22"/>
              </w:rPr>
            </w:pPr>
            <w:r w:rsidRPr="00037C38">
              <w:rPr>
                <w:rFonts w:ascii="Times New Roman" w:hAnsi="Times New Roman"/>
                <w:sz w:val="22"/>
                <w:szCs w:val="22"/>
              </w:rPr>
              <w:t>İnsan-hayvan etkileşimi: Antrozooloji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BC64F5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64F5" w:rsidRPr="00CB42A8" w:rsidRDefault="00BC64F5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Türkçe Ad</w:t>
            </w:r>
            <w:r w:rsidRPr="00CB42A8">
              <w:rPr>
                <w:rFonts w:ascii="Times New Roman" w:hAnsi="Times New Roman"/>
              </w:rPr>
              <w:t xml:space="preserve">  </w:t>
            </w:r>
            <w:r w:rsidRPr="00CB42A8">
              <w:rPr>
                <w:rFonts w:ascii="Times New Roman" w:hAnsi="Times New Roman"/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64F5" w:rsidRDefault="00BC64F5"/>
        </w:tc>
      </w:tr>
      <w:tr w:rsidR="00037C38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Pr="00037C38" w:rsidRDefault="00037C38" w:rsidP="00037C38">
            <w:pPr>
              <w:rPr>
                <w:rFonts w:ascii="Times New Roman" w:hAnsi="Times New Roman"/>
                <w:sz w:val="22"/>
                <w:szCs w:val="22"/>
              </w:rPr>
            </w:pPr>
            <w:r w:rsidRPr="00037C38">
              <w:rPr>
                <w:rFonts w:ascii="Times New Roman" w:hAnsi="Times New Roman"/>
                <w:sz w:val="22"/>
                <w:szCs w:val="22"/>
              </w:rPr>
              <w:t>İnsan-hayvan etkileşimi: Antrozooloji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Kısaltılmış Türkçe Ad</w:t>
            </w:r>
            <w:r w:rsidRPr="00CB42A8">
              <w:rPr>
                <w:rFonts w:ascii="Times New Roman" w:hAnsi="Times New Roman"/>
              </w:rPr>
              <w:t xml:space="preserve">  </w:t>
            </w:r>
            <w:r w:rsidRPr="00CB42A8">
              <w:rPr>
                <w:rFonts w:ascii="Times New Roman" w:hAnsi="Times New Roman"/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Pr="00037C38" w:rsidRDefault="00037C38" w:rsidP="00037C38">
            <w:pPr>
              <w:rPr>
                <w:rFonts w:ascii="Times New Roman" w:hAnsi="Times New Roman"/>
                <w:sz w:val="22"/>
                <w:szCs w:val="22"/>
              </w:rPr>
            </w:pPr>
            <w:r w:rsidRPr="00037C38">
              <w:rPr>
                <w:rFonts w:ascii="Times New Roman" w:hAnsi="Times New Roman"/>
                <w:sz w:val="22"/>
                <w:szCs w:val="22"/>
              </w:rPr>
              <w:t>Antrozooloji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  <w:r w:rsidRPr="00CB42A8">
              <w:rPr>
                <w:rFonts w:ascii="Times New Roman" w:hAnsi="Times New Roman"/>
                <w:b/>
                <w:sz w:val="18"/>
                <w:szCs w:val="18"/>
              </w:rPr>
              <w:t>Dersin İngilizce</w:t>
            </w:r>
            <w:r w:rsidRPr="00CB42A8">
              <w:rPr>
                <w:rFonts w:ascii="Times New Roman" w:hAnsi="Times New Roman"/>
              </w:rPr>
              <w:t xml:space="preserve"> Adı  </w:t>
            </w:r>
            <w:r w:rsidRPr="00CB42A8">
              <w:rPr>
                <w:rFonts w:ascii="Times New Roman" w:hAnsi="Times New Roman"/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Pr="00CB42A8" w:rsidRDefault="00037C38" w:rsidP="00037C38">
            <w:pPr>
              <w:rPr>
                <w:rFonts w:ascii="Times New Roman" w:hAnsi="Times New Roman"/>
              </w:rPr>
            </w:pPr>
            <w:r w:rsidRPr="00CA5C7E">
              <w:rPr>
                <w:rFonts w:ascii="Times New Roman" w:hAnsi="Times New Roman"/>
                <w:sz w:val="20"/>
              </w:rPr>
              <w:t>Equine Practices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Default="00037C38" w:rsidP="00037C38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37C38" w:rsidRDefault="00037C38" w:rsidP="00037C38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Default="00037C38" w:rsidP="00037C38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>
            <w:r w:rsidRPr="00CA5C7E">
              <w:rPr>
                <w:rFonts w:ascii="Times New Roman" w:hAnsi="Times New Roman"/>
                <w:sz w:val="20"/>
              </w:rPr>
              <w:t>Equine Prac</w:t>
            </w:r>
            <w:r>
              <w:rPr>
                <w:rFonts w:ascii="Times New Roman" w:hAnsi="Times New Roman"/>
                <w:sz w:val="20"/>
              </w:rPr>
              <w:t>t.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  <w:tr w:rsidR="00037C38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Default="00037C38" w:rsidP="00037C38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37C38" w:rsidRDefault="00037C38" w:rsidP="00037C38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C38" w:rsidRDefault="00037C38" w:rsidP="00037C38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762A55" w:rsidRDefault="00752B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DC06B5" w:rsidRDefault="00752B06">
            <w:pPr>
              <w:jc w:val="center"/>
              <w:rPr>
                <w:b/>
                <w:b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Pr="00CB42A8" w:rsidRDefault="00F809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762A55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940518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940518" w:rsidRDefault="00F80947" w:rsidP="00CF2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Pr="00762A55" w:rsidRDefault="00130F7E" w:rsidP="00CF24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762A55" w:rsidP="00CF241C">
            <w:r>
              <w:t>40</w:t>
            </w:r>
          </w:p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762A55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037C38" w:rsidRDefault="00037C38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80947" w:rsidRPr="00037C38" w:rsidRDefault="00037C38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37C38">
              <w:rPr>
                <w:rFonts w:ascii="Times New Roman" w:hAnsi="Times New Roman"/>
                <w:sz w:val="22"/>
                <w:szCs w:val="22"/>
              </w:rPr>
              <w:t>Ders kapsamında insan-hayvan etkileşiminin tarihçesinin, Antrozooloji biliminin, at psikolojisinin, at davranışlarının, at-insan etkileşiminde insan davranışlarının rolünün, at-insan etkileşiminin sağlık ve eğitim alanındaki uygulamalarının, atların insan hayatındaki güncel rolünün, hayvanlardan terapötik hedefler ile yararlanmanın anlatılması planlanmaktadır.</w:t>
            </w:r>
            <w:r w:rsidR="00C923F3">
              <w:rPr>
                <w:rFonts w:ascii="Times New Roman" w:hAnsi="Times New Roman"/>
                <w:sz w:val="22"/>
                <w:szCs w:val="22"/>
              </w:rPr>
              <w:t xml:space="preserve"> Bu sayede öğrencilere insan-hayvan etkileşimi ve hayvanlardan çeşitli alanlarda yararlanma yolları anlatılmış olacaktır.</w:t>
            </w:r>
          </w:p>
          <w:p w:rsidR="00F80947" w:rsidRPr="00F80947" w:rsidRDefault="00F80947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80947" w:rsidRPr="00F80947" w:rsidRDefault="00F80947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80947" w:rsidRPr="00F80947" w:rsidRDefault="00F80947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F80947" w:rsidRPr="00F80947" w:rsidRDefault="00F80947" w:rsidP="0094051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F80947" w:rsidRDefault="00F80947"/>
          <w:p w:rsidR="00F80947" w:rsidRDefault="00F80947"/>
          <w:p w:rsidR="00F80947" w:rsidRDefault="00F80947"/>
          <w:p w:rsidR="00752B06" w:rsidRPr="00C923F3" w:rsidRDefault="00F80947">
            <w:pPr>
              <w:rPr>
                <w:rFonts w:ascii="Times New Roman" w:hAnsi="Times New Roman"/>
                <w:sz w:val="22"/>
                <w:szCs w:val="22"/>
              </w:rPr>
            </w:pPr>
            <w:r w:rsidRPr="00C923F3">
              <w:rPr>
                <w:rFonts w:ascii="Times New Roman" w:hAnsi="Times New Roman"/>
                <w:sz w:val="22"/>
                <w:szCs w:val="22"/>
              </w:rPr>
              <w:t>T</w:t>
            </w:r>
            <w:r w:rsidR="00A10F1D" w:rsidRPr="00C923F3">
              <w:rPr>
                <w:rFonts w:ascii="Times New Roman" w:hAnsi="Times New Roman"/>
                <w:sz w:val="22"/>
                <w:szCs w:val="22"/>
              </w:rPr>
              <w:t xml:space="preserve">eorik </w:t>
            </w:r>
            <w:r w:rsidRPr="00C923F3">
              <w:rPr>
                <w:rFonts w:ascii="Times New Roman" w:hAnsi="Times New Roman"/>
                <w:sz w:val="22"/>
                <w:szCs w:val="22"/>
              </w:rPr>
              <w:t xml:space="preserve">dersler ile </w:t>
            </w:r>
            <w:r w:rsidR="00A10F1D" w:rsidRPr="00C923F3">
              <w:rPr>
                <w:rFonts w:ascii="Times New Roman" w:hAnsi="Times New Roman"/>
                <w:sz w:val="22"/>
                <w:szCs w:val="22"/>
              </w:rPr>
              <w:t xml:space="preserve">yürütülecektir. </w:t>
            </w:r>
          </w:p>
          <w:p w:rsidR="00273C68" w:rsidRDefault="00273C68" w:rsidP="002901DF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752B06"/>
          <w:p w:rsidR="00273C68" w:rsidRDefault="00273C68"/>
          <w:p w:rsidR="005074A6" w:rsidRDefault="005074A6"/>
          <w:p w:rsidR="005074A6" w:rsidRDefault="005074A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Pr="00C923F3" w:rsidRDefault="00593201">
            <w:pPr>
              <w:rPr>
                <w:rFonts w:ascii="Times New Roman" w:hAnsi="Times New Roman"/>
                <w:sz w:val="22"/>
                <w:szCs w:val="22"/>
              </w:rPr>
            </w:pPr>
            <w:r w:rsidRPr="00C923F3">
              <w:rPr>
                <w:rFonts w:ascii="Times New Roman" w:hAnsi="Times New Roman"/>
                <w:sz w:val="22"/>
                <w:szCs w:val="22"/>
              </w:rPr>
              <w:t>Dersliklerde bir bilgisayar ve barkovizyon bulunması yeterlidir.</w:t>
            </w:r>
          </w:p>
          <w:p w:rsidR="00752B06" w:rsidRPr="00C923F3" w:rsidRDefault="00752B0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C679ED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2901DF">
        <w:trPr>
          <w:trHeight w:val="422"/>
        </w:trPr>
        <w:tc>
          <w:tcPr>
            <w:tcW w:w="10732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2901DF">
        <w:trPr>
          <w:trHeight w:val="615"/>
        </w:trPr>
        <w:tc>
          <w:tcPr>
            <w:tcW w:w="290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545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73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63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51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2901DF" w:rsidTr="002901DF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2901DF" w:rsidRDefault="002901DF"/>
        </w:tc>
        <w:tc>
          <w:tcPr>
            <w:tcW w:w="3545" w:type="dxa"/>
            <w:shd w:val="clear" w:color="auto" w:fill="auto"/>
            <w:vAlign w:val="center"/>
          </w:tcPr>
          <w:p w:rsidR="002901DF" w:rsidRDefault="002901DF"/>
        </w:tc>
        <w:tc>
          <w:tcPr>
            <w:tcW w:w="1473" w:type="dxa"/>
            <w:shd w:val="clear" w:color="auto" w:fill="auto"/>
            <w:vAlign w:val="center"/>
          </w:tcPr>
          <w:p w:rsidR="002901DF" w:rsidRDefault="002901DF" w:rsidP="00A26CA1"/>
        </w:tc>
        <w:tc>
          <w:tcPr>
            <w:tcW w:w="1363" w:type="dxa"/>
            <w:shd w:val="clear" w:color="auto" w:fill="auto"/>
            <w:vAlign w:val="center"/>
          </w:tcPr>
          <w:p w:rsidR="002901DF" w:rsidRPr="00973558" w:rsidRDefault="002901DF" w:rsidP="00973558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2901DF" w:rsidRDefault="002901DF" w:rsidP="001C043F">
            <w:pPr>
              <w:jc w:val="center"/>
            </w:pPr>
          </w:p>
        </w:tc>
      </w:tr>
      <w:tr w:rsidR="002901DF" w:rsidTr="002901DF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2901DF" w:rsidRDefault="002901DF" w:rsidP="00EE0036"/>
        </w:tc>
        <w:tc>
          <w:tcPr>
            <w:tcW w:w="3545" w:type="dxa"/>
            <w:shd w:val="clear" w:color="auto" w:fill="auto"/>
            <w:vAlign w:val="center"/>
          </w:tcPr>
          <w:p w:rsidR="002901DF" w:rsidRDefault="002901DF" w:rsidP="003C72CB"/>
        </w:tc>
        <w:tc>
          <w:tcPr>
            <w:tcW w:w="1473" w:type="dxa"/>
            <w:shd w:val="clear" w:color="auto" w:fill="auto"/>
            <w:vAlign w:val="center"/>
          </w:tcPr>
          <w:p w:rsidR="002901DF" w:rsidRDefault="002901DF" w:rsidP="00A26CA1"/>
        </w:tc>
        <w:tc>
          <w:tcPr>
            <w:tcW w:w="1363" w:type="dxa"/>
            <w:shd w:val="clear" w:color="auto" w:fill="auto"/>
            <w:vAlign w:val="center"/>
          </w:tcPr>
          <w:p w:rsidR="002901DF" w:rsidRDefault="002901DF" w:rsidP="004A6695"/>
        </w:tc>
        <w:tc>
          <w:tcPr>
            <w:tcW w:w="1451" w:type="dxa"/>
            <w:shd w:val="clear" w:color="auto" w:fill="auto"/>
            <w:vAlign w:val="center"/>
          </w:tcPr>
          <w:p w:rsidR="002901DF" w:rsidRDefault="002901DF" w:rsidP="00EE0036">
            <w:pPr>
              <w:jc w:val="center"/>
            </w:pPr>
          </w:p>
        </w:tc>
      </w:tr>
      <w:tr w:rsidR="002901DF" w:rsidTr="002901DF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2901DF" w:rsidRDefault="002901DF" w:rsidP="00EE0036"/>
        </w:tc>
        <w:tc>
          <w:tcPr>
            <w:tcW w:w="3545" w:type="dxa"/>
            <w:shd w:val="clear" w:color="auto" w:fill="auto"/>
            <w:vAlign w:val="center"/>
          </w:tcPr>
          <w:p w:rsidR="002901DF" w:rsidRDefault="002901DF" w:rsidP="00EE0036"/>
        </w:tc>
        <w:tc>
          <w:tcPr>
            <w:tcW w:w="1473" w:type="dxa"/>
            <w:shd w:val="clear" w:color="auto" w:fill="auto"/>
            <w:vAlign w:val="center"/>
          </w:tcPr>
          <w:p w:rsidR="002901DF" w:rsidRDefault="002901DF" w:rsidP="00A26CA1"/>
        </w:tc>
        <w:tc>
          <w:tcPr>
            <w:tcW w:w="1363" w:type="dxa"/>
            <w:shd w:val="clear" w:color="auto" w:fill="auto"/>
            <w:vAlign w:val="center"/>
          </w:tcPr>
          <w:p w:rsidR="002901DF" w:rsidRPr="004D2264" w:rsidRDefault="002901DF" w:rsidP="004D2264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2901DF" w:rsidRDefault="002901DF" w:rsidP="00EE0036">
            <w:pPr>
              <w:jc w:val="center"/>
            </w:pPr>
          </w:p>
        </w:tc>
      </w:tr>
      <w:tr w:rsidR="002901DF" w:rsidTr="002901DF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3545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1473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1363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1451" w:type="dxa"/>
            <w:shd w:val="clear" w:color="auto" w:fill="auto"/>
            <w:vAlign w:val="center"/>
          </w:tcPr>
          <w:p w:rsidR="002901DF" w:rsidRDefault="002901DF" w:rsidP="00BB13D2">
            <w:pPr>
              <w:jc w:val="center"/>
            </w:pPr>
          </w:p>
        </w:tc>
      </w:tr>
      <w:tr w:rsidR="002901DF" w:rsidTr="002901DF">
        <w:trPr>
          <w:trHeight w:val="510"/>
        </w:trPr>
        <w:tc>
          <w:tcPr>
            <w:tcW w:w="2900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3545" w:type="dxa"/>
            <w:shd w:val="clear" w:color="auto" w:fill="auto"/>
            <w:vAlign w:val="center"/>
          </w:tcPr>
          <w:p w:rsidR="002901DF" w:rsidRDefault="002901DF" w:rsidP="00BB13D2"/>
        </w:tc>
        <w:tc>
          <w:tcPr>
            <w:tcW w:w="1473" w:type="dxa"/>
            <w:shd w:val="clear" w:color="auto" w:fill="auto"/>
            <w:vAlign w:val="center"/>
          </w:tcPr>
          <w:p w:rsidR="002901DF" w:rsidRDefault="002901DF" w:rsidP="00BB13D2">
            <w:pPr>
              <w:jc w:val="center"/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2901DF" w:rsidRPr="004D2264" w:rsidRDefault="002901DF" w:rsidP="00BB13D2">
            <w:pPr>
              <w:rPr>
                <w:sz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2901DF" w:rsidRDefault="002901DF" w:rsidP="00BB13D2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BB13D2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Pr="002F5626" w:rsidRDefault="006443A5" w:rsidP="00BB13D2">
            <w:r>
              <w:t>Öğr. Gör. Dr. Sibel DANIŞAN /Atçılık ve Antrenörlüğü Program Koordinatörü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BB13D2" w:rsidRPr="001C043F" w:rsidTr="00BB13D2">
        <w:trPr>
          <w:trHeight w:val="397"/>
        </w:trPr>
        <w:tc>
          <w:tcPr>
            <w:tcW w:w="8329" w:type="dxa"/>
            <w:shd w:val="clear" w:color="auto" w:fill="auto"/>
          </w:tcPr>
          <w:p w:rsidR="00BB13D2" w:rsidRDefault="00BB13D2" w:rsidP="00762A55"/>
        </w:tc>
        <w:tc>
          <w:tcPr>
            <w:tcW w:w="2177" w:type="dxa"/>
            <w:shd w:val="clear" w:color="auto" w:fill="auto"/>
            <w:vAlign w:val="center"/>
          </w:tcPr>
          <w:p w:rsidR="00BB13D2" w:rsidRPr="001C043F" w:rsidRDefault="00BB13D2" w:rsidP="00BB13D2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  <w:tr w:rsidR="002930D9" w:rsidRPr="001C043F" w:rsidTr="00BB13D2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lastRenderedPageBreak/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2930D9" w:rsidP="00E65A3B"/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2930D9" w:rsidP="00E65A3B"/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11F90" w:rsidRDefault="002930D9" w:rsidP="00E65A3B"/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"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eG5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xE8sF3M7qB6IcITR0HQBadMC/uCsJzOX3H/fC1ScmfeWRLuazufR&#10;/SmYL17PKMDLzO4yI6wkqJIHIiNtN2G8MXuHummp0mgTCzckdK2TCE9dHe1Bhk3aHC9XvBGXcTr1&#10;9AtYPwI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dHXhuS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7964E7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"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"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4595F" w:rsidRDefault="00E4595F">
      <w:r>
        <w:separator/>
      </w:r>
    </w:p>
  </w:endnote>
  <w:endnote w:type="continuationSeparator" w:id="0">
    <w:p w:rsidR="00E4595F" w:rsidRDefault="00E4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4595F" w:rsidRDefault="00E4595F">
      <w:r>
        <w:separator/>
      </w:r>
    </w:p>
  </w:footnote>
  <w:footnote w:type="continuationSeparator" w:id="0">
    <w:p w:rsidR="00E4595F" w:rsidRDefault="00E4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111F90">
      <w:rPr>
        <w:rStyle w:val="SayfaNumaras"/>
        <w:noProof/>
      </w:rPr>
      <w:t>- 2 -</w:t>
    </w:r>
    <w:r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25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501164">
    <w:abstractNumId w:val="2"/>
  </w:num>
  <w:num w:numId="2" w16cid:durableId="901259455">
    <w:abstractNumId w:val="1"/>
  </w:num>
  <w:num w:numId="3" w16cid:durableId="1229028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37C38"/>
    <w:rsid w:val="00044190"/>
    <w:rsid w:val="00053FCE"/>
    <w:rsid w:val="00060E26"/>
    <w:rsid w:val="000770A6"/>
    <w:rsid w:val="00083F5B"/>
    <w:rsid w:val="000854EF"/>
    <w:rsid w:val="00095E42"/>
    <w:rsid w:val="000A2239"/>
    <w:rsid w:val="000B2813"/>
    <w:rsid w:val="000E3CFA"/>
    <w:rsid w:val="00111F90"/>
    <w:rsid w:val="00112FBC"/>
    <w:rsid w:val="00122D38"/>
    <w:rsid w:val="00130F7E"/>
    <w:rsid w:val="00135AA9"/>
    <w:rsid w:val="0015238B"/>
    <w:rsid w:val="0016044C"/>
    <w:rsid w:val="001C043F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01DF"/>
    <w:rsid w:val="00291C0B"/>
    <w:rsid w:val="002930D9"/>
    <w:rsid w:val="00295230"/>
    <w:rsid w:val="0029648D"/>
    <w:rsid w:val="002C2C2C"/>
    <w:rsid w:val="002D031F"/>
    <w:rsid w:val="002E190C"/>
    <w:rsid w:val="002E427B"/>
    <w:rsid w:val="002F26EA"/>
    <w:rsid w:val="00344F77"/>
    <w:rsid w:val="003458DF"/>
    <w:rsid w:val="00365945"/>
    <w:rsid w:val="00365EF2"/>
    <w:rsid w:val="00377560"/>
    <w:rsid w:val="0038725C"/>
    <w:rsid w:val="00391581"/>
    <w:rsid w:val="003A5BEE"/>
    <w:rsid w:val="003C012C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0E3A"/>
    <w:rsid w:val="00454651"/>
    <w:rsid w:val="00463094"/>
    <w:rsid w:val="00471139"/>
    <w:rsid w:val="00480F0E"/>
    <w:rsid w:val="004845EE"/>
    <w:rsid w:val="004A6695"/>
    <w:rsid w:val="004D2264"/>
    <w:rsid w:val="004F71E9"/>
    <w:rsid w:val="00500BDD"/>
    <w:rsid w:val="00504AB0"/>
    <w:rsid w:val="005074A6"/>
    <w:rsid w:val="00527DF7"/>
    <w:rsid w:val="00546C6E"/>
    <w:rsid w:val="005560AF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406FC"/>
    <w:rsid w:val="006443A5"/>
    <w:rsid w:val="00652723"/>
    <w:rsid w:val="00695C16"/>
    <w:rsid w:val="006A7542"/>
    <w:rsid w:val="006B0012"/>
    <w:rsid w:val="006B7BA7"/>
    <w:rsid w:val="006E7D7C"/>
    <w:rsid w:val="00710C65"/>
    <w:rsid w:val="00724DC3"/>
    <w:rsid w:val="007310C3"/>
    <w:rsid w:val="00745833"/>
    <w:rsid w:val="00752B06"/>
    <w:rsid w:val="007576B1"/>
    <w:rsid w:val="00762A55"/>
    <w:rsid w:val="0077668F"/>
    <w:rsid w:val="007964E7"/>
    <w:rsid w:val="007E24FA"/>
    <w:rsid w:val="007F58CB"/>
    <w:rsid w:val="007F7A0F"/>
    <w:rsid w:val="00813DBB"/>
    <w:rsid w:val="00814D86"/>
    <w:rsid w:val="00821BC8"/>
    <w:rsid w:val="00843045"/>
    <w:rsid w:val="00872B1A"/>
    <w:rsid w:val="00886E7F"/>
    <w:rsid w:val="008B07CA"/>
    <w:rsid w:val="008E548B"/>
    <w:rsid w:val="008E772D"/>
    <w:rsid w:val="008F0219"/>
    <w:rsid w:val="00903AD2"/>
    <w:rsid w:val="0091147F"/>
    <w:rsid w:val="00914D51"/>
    <w:rsid w:val="00915185"/>
    <w:rsid w:val="00925428"/>
    <w:rsid w:val="00940518"/>
    <w:rsid w:val="009472C5"/>
    <w:rsid w:val="009500CB"/>
    <w:rsid w:val="00953987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D0C6D"/>
    <w:rsid w:val="009E60FE"/>
    <w:rsid w:val="009F01B9"/>
    <w:rsid w:val="009F752F"/>
    <w:rsid w:val="00A10F1D"/>
    <w:rsid w:val="00A147B0"/>
    <w:rsid w:val="00A212C0"/>
    <w:rsid w:val="00A22FCF"/>
    <w:rsid w:val="00A26CA1"/>
    <w:rsid w:val="00A7592D"/>
    <w:rsid w:val="00A80DFE"/>
    <w:rsid w:val="00A94DDA"/>
    <w:rsid w:val="00AA721F"/>
    <w:rsid w:val="00AC11DA"/>
    <w:rsid w:val="00B13C14"/>
    <w:rsid w:val="00B16178"/>
    <w:rsid w:val="00B22430"/>
    <w:rsid w:val="00B5167A"/>
    <w:rsid w:val="00B54369"/>
    <w:rsid w:val="00B75D90"/>
    <w:rsid w:val="00B772A1"/>
    <w:rsid w:val="00B92D56"/>
    <w:rsid w:val="00BA0382"/>
    <w:rsid w:val="00BA4406"/>
    <w:rsid w:val="00BA7F56"/>
    <w:rsid w:val="00BB114D"/>
    <w:rsid w:val="00BB13D2"/>
    <w:rsid w:val="00BB157F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339FE"/>
    <w:rsid w:val="00C64D8D"/>
    <w:rsid w:val="00C66A21"/>
    <w:rsid w:val="00C679ED"/>
    <w:rsid w:val="00C72538"/>
    <w:rsid w:val="00C73260"/>
    <w:rsid w:val="00C86AE0"/>
    <w:rsid w:val="00C87716"/>
    <w:rsid w:val="00C923F3"/>
    <w:rsid w:val="00CA17AA"/>
    <w:rsid w:val="00CA31A1"/>
    <w:rsid w:val="00CA40E3"/>
    <w:rsid w:val="00CB42A8"/>
    <w:rsid w:val="00CC69EE"/>
    <w:rsid w:val="00CE146A"/>
    <w:rsid w:val="00CE7AD4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B50AC"/>
    <w:rsid w:val="00DB6FDD"/>
    <w:rsid w:val="00DC06B5"/>
    <w:rsid w:val="00DC6A9F"/>
    <w:rsid w:val="00E032AF"/>
    <w:rsid w:val="00E11F2A"/>
    <w:rsid w:val="00E16FDB"/>
    <w:rsid w:val="00E204D8"/>
    <w:rsid w:val="00E26C02"/>
    <w:rsid w:val="00E37FE1"/>
    <w:rsid w:val="00E415A5"/>
    <w:rsid w:val="00E437D5"/>
    <w:rsid w:val="00E4595F"/>
    <w:rsid w:val="00E53450"/>
    <w:rsid w:val="00E54C78"/>
    <w:rsid w:val="00E57ED2"/>
    <w:rsid w:val="00E65A3B"/>
    <w:rsid w:val="00E66988"/>
    <w:rsid w:val="00E677AC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65CD"/>
    <w:rsid w:val="00F80947"/>
    <w:rsid w:val="00F85B7C"/>
    <w:rsid w:val="00F877DB"/>
    <w:rsid w:val="00F92AC3"/>
    <w:rsid w:val="00FA543B"/>
    <w:rsid w:val="00FB4352"/>
    <w:rsid w:val="00FC09A0"/>
    <w:rsid w:val="00FC5DA9"/>
    <w:rsid w:val="00FD17C5"/>
    <w:rsid w:val="00FE1297"/>
    <w:rsid w:val="00FE1866"/>
    <w:rsid w:val="00FE7DCA"/>
    <w:rsid w:val="00FF04B2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98DB3E"/>
  <w15:docId w15:val="{B944011D-D839-9C41-8D21-8C928785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color w:val="0000FF"/>
      <w:u w:val="single"/>
    </w:rPr>
  </w:style>
  <w:style w:type="paragraph" w:customStyle="1" w:styleId="stbilgi1">
    <w:name w:val="Üstbilgi1"/>
    <w:basedOn w:val="Normal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762A55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762A55"/>
    <w:rPr>
      <w:rFonts w:ascii="Tahoma" w:hAnsi="Tahoma" w:cs="Tahoma"/>
      <w:sz w:val="16"/>
      <w:szCs w:val="16"/>
      <w:lang w:val="tr-TR"/>
    </w:rPr>
  </w:style>
  <w:style w:type="paragraph" w:styleId="NormalWeb">
    <w:name w:val="Normal (Web)"/>
    <w:basedOn w:val="Normal"/>
    <w:uiPriority w:val="99"/>
    <w:unhideWhenUsed/>
    <w:rsid w:val="00DC06B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F70B-6906-4373-B5A1-C117B62D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361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37</cp:revision>
  <cp:lastPrinted>2005-07-08T14:54:00Z</cp:lastPrinted>
  <dcterms:created xsi:type="dcterms:W3CDTF">2022-05-17T11:27:00Z</dcterms:created>
  <dcterms:modified xsi:type="dcterms:W3CDTF">2024-07-29T18:15:00Z</dcterms:modified>
</cp:coreProperties>
</file>